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7C8E4" w14:textId="3BD2734E" w:rsidR="00BA00AB" w:rsidRDefault="005451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SHIRWOD</w:t>
      </w:r>
      <w:r>
        <w:rPr>
          <w:rFonts w:ascii="Times New Roman" w:hAnsi="Times New Roman" w:cs="Times New Roman"/>
          <w:sz w:val="24"/>
          <w:szCs w:val="24"/>
        </w:rPr>
        <w:t xml:space="preserve">      (d.1482)</w:t>
      </w:r>
    </w:p>
    <w:p w14:paraId="139E5D64" w14:textId="0ECBBC7D" w:rsidR="0054512A" w:rsidRDefault="005451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 Baker.</w:t>
      </w:r>
    </w:p>
    <w:p w14:paraId="390AAF33" w14:textId="69EFFC4F" w:rsidR="0054512A" w:rsidRDefault="005451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AF5929" w14:textId="7FFC5A66" w:rsidR="0054512A" w:rsidRDefault="005451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24F976" w14:textId="05FE217E" w:rsidR="0054512A" w:rsidRDefault="005451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Jan.1482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01579F71" w14:textId="1D8A1861" w:rsidR="0054512A" w:rsidRDefault="005451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5D5FB02" w14:textId="0D0B574B" w:rsidR="0054512A" w:rsidRDefault="005451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208A60" w14:textId="06694C36" w:rsidR="0054512A" w:rsidRDefault="005451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9D6419" w14:textId="5CFE30CC" w:rsidR="0054512A" w:rsidRPr="0054512A" w:rsidRDefault="005451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2022</w:t>
      </w:r>
    </w:p>
    <w:sectPr w:rsidR="0054512A" w:rsidRPr="005451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14769" w14:textId="77777777" w:rsidR="0054512A" w:rsidRDefault="0054512A" w:rsidP="009139A6">
      <w:r>
        <w:separator/>
      </w:r>
    </w:p>
  </w:endnote>
  <w:endnote w:type="continuationSeparator" w:id="0">
    <w:p w14:paraId="4E9DB886" w14:textId="77777777" w:rsidR="0054512A" w:rsidRDefault="005451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C0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EE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9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29EE1" w14:textId="77777777" w:rsidR="0054512A" w:rsidRDefault="0054512A" w:rsidP="009139A6">
      <w:r>
        <w:separator/>
      </w:r>
    </w:p>
  </w:footnote>
  <w:footnote w:type="continuationSeparator" w:id="0">
    <w:p w14:paraId="4CB14241" w14:textId="77777777" w:rsidR="0054512A" w:rsidRDefault="005451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59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EC5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E60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12A"/>
    <w:rsid w:val="000666E0"/>
    <w:rsid w:val="002510B7"/>
    <w:rsid w:val="0054512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87FDD"/>
  <w15:chartTrackingRefBased/>
  <w15:docId w15:val="{C33E6277-29F8-4303-A1F4-B7EA887A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2022-07-10T20:16:00Z</dcterms:created>
  <dcterms:modified xsi:type="dcterms:W3CDTF">2022-07-10T20:20:00Z</dcterms:modified>
</cp:coreProperties>
</file>